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974B7A" w:rsidRDefault="005759E1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216" w:history="1">
        <w:r w:rsidR="00974B7A" w:rsidRPr="009D3888">
          <w:rPr>
            <w:rStyle w:val="aa"/>
          </w:rPr>
          <w:t>EtherLike-MIB</w:t>
        </w:r>
        <w:r w:rsidR="00974B7A">
          <w:rPr>
            <w:webHidden/>
          </w:rPr>
          <w:tab/>
        </w:r>
        <w:r w:rsidR="00974B7A">
          <w:rPr>
            <w:webHidden/>
          </w:rPr>
          <w:fldChar w:fldCharType="begin"/>
        </w:r>
        <w:r w:rsidR="00974B7A">
          <w:rPr>
            <w:webHidden/>
          </w:rPr>
          <w:instrText xml:space="preserve"> PAGEREF _Toc94098216 \h </w:instrText>
        </w:r>
        <w:r w:rsidR="00974B7A">
          <w:rPr>
            <w:webHidden/>
          </w:rPr>
        </w:r>
        <w:r w:rsidR="00974B7A">
          <w:rPr>
            <w:webHidden/>
          </w:rPr>
          <w:fldChar w:fldCharType="separate"/>
        </w:r>
        <w:r w:rsidR="00974B7A">
          <w:rPr>
            <w:webHidden/>
          </w:rPr>
          <w:t>2</w:t>
        </w:r>
        <w:r w:rsidR="00974B7A">
          <w:rPr>
            <w:webHidden/>
          </w:rPr>
          <w:fldChar w:fldCharType="end"/>
        </w:r>
      </w:hyperlink>
    </w:p>
    <w:p w:rsidR="00974B7A" w:rsidRDefault="00974B7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17" w:history="1">
        <w:r w:rsidRPr="009D3888">
          <w:rPr>
            <w:rStyle w:val="aa"/>
          </w:rPr>
          <w:t>dot3StatsTable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74B7A" w:rsidRDefault="00974B7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18" w:history="1">
        <w:r w:rsidRPr="009D3888">
          <w:rPr>
            <w:rStyle w:val="aa"/>
          </w:rPr>
          <w:t>dot3CollTable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974B7A" w:rsidRDefault="00974B7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19" w:history="1">
        <w:r w:rsidRPr="009D3888">
          <w:rPr>
            <w:rStyle w:val="aa"/>
          </w:rPr>
          <w:t>dot3ControlTable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974B7A" w:rsidRDefault="00974B7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20" w:history="1">
        <w:r w:rsidRPr="009D3888">
          <w:rPr>
            <w:rStyle w:val="aa"/>
          </w:rPr>
          <w:t>dot3PauseTable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974B7A" w:rsidRDefault="00974B7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21" w:history="1">
        <w:r w:rsidRPr="009D3888">
          <w:rPr>
            <w:rStyle w:val="aa"/>
          </w:rPr>
          <w:t>dot3HCStatsTable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5759E1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1C1E09" w:rsidRPr="001C1E09" w:rsidRDefault="001C1E09" w:rsidP="001C1E09">
      <w:pPr>
        <w:pStyle w:val="1"/>
        <w:tabs>
          <w:tab w:val="num" w:pos="432"/>
        </w:tabs>
        <w:ind w:left="432" w:hanging="432"/>
        <w:jc w:val="both"/>
      </w:pPr>
      <w:bookmarkStart w:id="1" w:name="_Toc397420188"/>
      <w:bookmarkStart w:id="2" w:name="_Toc94098216"/>
      <w:r w:rsidRPr="001C1E09">
        <w:lastRenderedPageBreak/>
        <w:t>EtherLike-MIB</w:t>
      </w:r>
      <w:bookmarkEnd w:id="1"/>
      <w:bookmarkEnd w:id="2"/>
    </w:p>
    <w:p w:rsidR="001C1E09" w:rsidRPr="001C1E09" w:rsidRDefault="001C1E09" w:rsidP="001C1E0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97420189"/>
      <w:bookmarkStart w:id="4" w:name="_Toc94098217"/>
      <w:r w:rsidRPr="001C1E09">
        <w:t>dot3StatsTable</w:t>
      </w:r>
      <w:bookmarkEnd w:id="3"/>
      <w:bookmarkEnd w:id="4"/>
    </w:p>
    <w:p w:rsidR="001C1E09" w:rsidRPr="009540D9" w:rsidRDefault="001C1E09" w:rsidP="001C1E09">
      <w:r>
        <w:t>OID of this table is: 1.3.6.1.2.1.10.7.2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1C1E09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1C1E09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dot3StatsIndex</w:t>
            </w:r>
            <w:r>
              <w:rPr>
                <w:rFonts w:ascii="Helvetica" w:hAnsi="Helvetica" w:cs="Helvetica"/>
              </w:rPr>
              <w:t xml:space="preserve"> (1.3.6.1.2.1.10.7.2.1.1)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dot3StatsAlignmentErrors</w:t>
            </w:r>
            <w:r>
              <w:rPr>
                <w:rFonts w:ascii="Helvetica" w:hAnsi="Helvetica" w:cs="Helvetica"/>
              </w:rPr>
              <w:t xml:space="preserve"> (1.3.6.1.2.1.10.7.2.1.2)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dot3StatsFCSErrors</w:t>
            </w:r>
            <w:r>
              <w:rPr>
                <w:rFonts w:ascii="Helvetica" w:hAnsi="Helvetica" w:cs="Helvetica"/>
              </w:rPr>
              <w:t xml:space="preserve"> (1.3.6.1.2.1.10.7.2.1.3)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dot3StatsSingleCollisionFrames</w:t>
            </w:r>
            <w:r>
              <w:rPr>
                <w:rFonts w:ascii="Helvetica" w:hAnsi="Helvetica" w:cs="Helvetica"/>
              </w:rPr>
              <w:t xml:space="preserve"> (1.3.6.1.2.1.10.7.2.1.4)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dot3StatsMultipleCollisionFrames</w:t>
            </w:r>
            <w:r>
              <w:rPr>
                <w:rFonts w:ascii="Helvetica" w:hAnsi="Helvetica" w:cs="Helvetica"/>
              </w:rPr>
              <w:t xml:space="preserve"> (1.3.6.1.2.1.10.7.2.1.5)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dot3StatsSQETestErrors</w:t>
            </w:r>
            <w:r>
              <w:rPr>
                <w:rFonts w:ascii="Helvetica" w:hAnsi="Helvetica" w:cs="Helvetica"/>
              </w:rPr>
              <w:t xml:space="preserve"> (1.3.6.1.2.1.10.7.2.1.6)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dot3StatsDeferredTransmissions</w:t>
            </w:r>
            <w:r>
              <w:rPr>
                <w:rFonts w:ascii="Helvetica" w:hAnsi="Helvetica" w:cs="Helvetica"/>
              </w:rPr>
              <w:t xml:space="preserve"> (1.3.6.1.2.1.10.7.2.1.7)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dot3StatsLateCollisions</w:t>
            </w:r>
            <w:r>
              <w:rPr>
                <w:rFonts w:ascii="Helvetica" w:hAnsi="Helvetica" w:cs="Helvetica"/>
              </w:rPr>
              <w:t xml:space="preserve"> (1.3.6.1.2.1.10.7.2.1.8)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dot3StatsExcessiveCollisions</w:t>
            </w:r>
            <w:r>
              <w:rPr>
                <w:rFonts w:ascii="Helvetica" w:hAnsi="Helvetica" w:cs="Helvetica"/>
              </w:rPr>
              <w:t xml:space="preserve"> (1.3.6.1.2.1.10.7.2.1.9)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dot3StatsInternalMacTransmitErrors</w:t>
            </w:r>
            <w:r>
              <w:rPr>
                <w:rFonts w:ascii="Helvetica" w:hAnsi="Helvetica" w:cs="Helvetica"/>
              </w:rPr>
              <w:t xml:space="preserve"> (1.3.6.1.2.1.10.7.2.1.10)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dot3StatsCarrierSenseErrors</w:t>
            </w:r>
            <w:r>
              <w:rPr>
                <w:rFonts w:ascii="Helvetica" w:hAnsi="Helvetica" w:cs="Helvetica"/>
              </w:rPr>
              <w:t xml:space="preserve"> (1.3.6.1.2.1.10.7.2.1.11)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dot3StatsFrameTooLongs</w:t>
            </w:r>
            <w:r>
              <w:rPr>
                <w:rFonts w:ascii="Helvetica" w:hAnsi="Helvetica" w:cs="Helvetica"/>
              </w:rPr>
              <w:t xml:space="preserve"> (1.3.6.1.2.1.10.7.2.1.13)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dot3StatsInternalMacReceiveErrors</w:t>
            </w:r>
            <w:r>
              <w:rPr>
                <w:rFonts w:ascii="Helvetica" w:hAnsi="Helvetica" w:cs="Helvetica"/>
              </w:rPr>
              <w:t xml:space="preserve"> (1.3.6.1.2.1.10.7.2.1.16)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dot3StatsEtherChipSet</w:t>
            </w:r>
            <w:r>
              <w:rPr>
                <w:rFonts w:ascii="Helvetica" w:hAnsi="Helvetica" w:cs="Helvetica"/>
              </w:rPr>
              <w:t xml:space="preserve"> (1.3.6.1.2.1.10.7.2.1.17)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C1E09" w:rsidRPr="00BD26B4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D26B4">
              <w:rPr>
                <w:rFonts w:ascii="Helvetica" w:hAnsi="Helvetica" w:cs="Helvetica"/>
              </w:rPr>
              <w:t>Not supported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dot3StatsSymbolErrors</w:t>
            </w:r>
            <w:r>
              <w:rPr>
                <w:rFonts w:ascii="Helvetica" w:hAnsi="Helvetica" w:cs="Helvetica"/>
              </w:rPr>
              <w:t xml:space="preserve"> (1.3.6.1.2.1.10.7.2.1.18)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dot3StatsDuplexStatus</w:t>
            </w:r>
            <w:r>
              <w:rPr>
                <w:rFonts w:ascii="Helvetica" w:hAnsi="Helvetica" w:cs="Helvetica"/>
              </w:rPr>
              <w:t xml:space="preserve"> (1.3.6.1.2.1.10.7.2.1.19)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Default="001C1E09" w:rsidP="0091260D">
            <w:pPr>
              <w:pStyle w:val="TableText"/>
              <w:kinsoku w:val="0"/>
              <w:textAlignment w:val="top"/>
            </w:pPr>
            <w:r w:rsidRPr="008B307D">
              <w:t>dot3StatsRateControlAbility</w:t>
            </w:r>
          </w:p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C2CC5">
              <w:rPr>
                <w:rFonts w:ascii="Helvetica" w:hAnsi="Helvetica" w:cs="Helvetica"/>
              </w:rPr>
              <w:t>(1.3.6.1.2.1.10.7.2.1.20)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Default="001C1E09" w:rsidP="0091260D">
            <w:pPr>
              <w:pStyle w:val="TableText"/>
              <w:kinsoku w:val="0"/>
              <w:textAlignment w:val="top"/>
            </w:pPr>
            <w:r w:rsidRPr="000C3B6D">
              <w:t>dot3StatsRateControlStatus</w:t>
            </w:r>
          </w:p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01827">
              <w:rPr>
                <w:rFonts w:ascii="Helvetica" w:hAnsi="Helvetica" w:cs="Helvetica"/>
              </w:rPr>
              <w:t>(1.3.6.1.2.1.10.7.2.1.21)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1C1E09" w:rsidRPr="001C1E09" w:rsidRDefault="001C1E09" w:rsidP="001C1E0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397420190"/>
      <w:bookmarkStart w:id="6" w:name="_Toc94098218"/>
      <w:r w:rsidRPr="001C1E09">
        <w:lastRenderedPageBreak/>
        <w:t>dot3CollTable</w:t>
      </w:r>
      <w:bookmarkEnd w:id="5"/>
      <w:bookmarkEnd w:id="6"/>
    </w:p>
    <w:p w:rsidR="001C1E09" w:rsidRPr="009540D9" w:rsidRDefault="001C1E09" w:rsidP="001C1E09">
      <w:r>
        <w:t>OID of this table is: 1.3.6.1.2.1.10.7.5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1C1E09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1C1E09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dot3CollCount</w:t>
            </w:r>
            <w:r>
              <w:rPr>
                <w:rFonts w:ascii="Helvetica" w:hAnsi="Helvetica" w:cs="Helvetica"/>
              </w:rPr>
              <w:t xml:space="preserve"> (1.3.6.1.2.1.10.7.5.1.2)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dot3CollFrequencies</w:t>
            </w:r>
            <w:r>
              <w:rPr>
                <w:rFonts w:ascii="Helvetica" w:hAnsi="Helvetica" w:cs="Helvetica"/>
              </w:rPr>
              <w:t xml:space="preserve"> (1.3.6.1.2.1.10.7.5.1.3)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1C1E09" w:rsidRPr="001C1E09" w:rsidRDefault="001C1E09" w:rsidP="001C1E0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397420191"/>
      <w:bookmarkStart w:id="8" w:name="_Toc94098219"/>
      <w:r w:rsidRPr="001C1E09">
        <w:t>dot3ControlTable</w:t>
      </w:r>
      <w:bookmarkEnd w:id="7"/>
      <w:bookmarkEnd w:id="8"/>
    </w:p>
    <w:p w:rsidR="001C1E09" w:rsidRPr="009540D9" w:rsidRDefault="001C1E09" w:rsidP="001C1E09">
      <w:r>
        <w:t>OID of this table is: 1.3.6.1.2.1.10.7.9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1C1E09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1C1E09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dot3ControlFunctionsSupported</w:t>
            </w:r>
            <w:r>
              <w:rPr>
                <w:rFonts w:ascii="Helvetica" w:hAnsi="Helvetica" w:cs="Helvetica"/>
              </w:rPr>
              <w:t xml:space="preserve"> (1.3.6.1.2.1.10.7.9.1.1)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dot3ControlInUnknownOpcodes</w:t>
            </w:r>
            <w:r>
              <w:rPr>
                <w:rFonts w:ascii="Helvetica" w:hAnsi="Helvetica" w:cs="Helvetica"/>
              </w:rPr>
              <w:t xml:space="preserve"> (1.3.6.1.2.1.10.7.9.1.2)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D7BD4">
              <w:t>dot3HCControlInUnknownOpcodes</w:t>
            </w:r>
            <w:r w:rsidRPr="002A7FF7">
              <w:rPr>
                <w:rFonts w:ascii="Helvetica" w:hAnsi="Helvetica" w:cs="Helvetica"/>
              </w:rPr>
              <w:t>(1.3.6.1.2.1.10.7.9.1.3)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1C1E09" w:rsidRPr="001C1E09" w:rsidRDefault="001C1E09" w:rsidP="001C1E0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9" w:name="_Toc397420192"/>
      <w:bookmarkStart w:id="10" w:name="_Toc94098220"/>
      <w:r w:rsidRPr="001C1E09">
        <w:t>dot3PauseTable</w:t>
      </w:r>
      <w:bookmarkEnd w:id="9"/>
      <w:bookmarkEnd w:id="10"/>
    </w:p>
    <w:p w:rsidR="001C1E09" w:rsidRPr="009540D9" w:rsidRDefault="001C1E09" w:rsidP="001C1E09">
      <w:r>
        <w:t>OID of this table is: 1.3.6.1.2.1.10.7.10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1C1E09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1C1E09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dot3PauseAdminMode</w:t>
            </w:r>
            <w:r>
              <w:rPr>
                <w:rFonts w:ascii="Helvetica" w:hAnsi="Helvetica" w:cs="Helvetica"/>
              </w:rPr>
              <w:t xml:space="preserve"> (1.3.6.1.2.1.10.7.10.1.1)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dot3PauseOperMode</w:t>
            </w:r>
            <w:r>
              <w:rPr>
                <w:rFonts w:ascii="Helvetica" w:hAnsi="Helvetica" w:cs="Helvetica"/>
              </w:rPr>
              <w:t xml:space="preserve"> (1.3.6.1.2.1.10.7.10.1.2)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dot3InPauseFrames</w:t>
            </w:r>
            <w:r>
              <w:rPr>
                <w:rFonts w:ascii="Helvetica" w:hAnsi="Helvetica" w:cs="Helvetica"/>
              </w:rPr>
              <w:t xml:space="preserve"> (1.3.6.1.2.1.10.7.10.1.3)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dot3OutPauseFrames</w:t>
            </w:r>
            <w:r>
              <w:rPr>
                <w:rFonts w:ascii="Helvetica" w:hAnsi="Helvetica" w:cs="Helvetica"/>
              </w:rPr>
              <w:t xml:space="preserve"> (1.3.6.1.2.1.10.7.10.1.4) 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4B10">
              <w:rPr>
                <w:rFonts w:ascii="Helvetica" w:hAnsi="Helvetica" w:cs="Helvetica"/>
              </w:rPr>
              <w:t>dot3HCInPauseFrames</w:t>
            </w:r>
          </w:p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D4B10">
              <w:rPr>
                <w:rFonts w:ascii="Helvetica" w:hAnsi="Helvetica" w:cs="Helvetica"/>
              </w:rPr>
              <w:t>(1.3.6.1.2.1.10.7.10.1.5)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17933">
              <w:rPr>
                <w:rFonts w:ascii="Helvetica" w:hAnsi="Helvetica" w:cs="Helvetica"/>
              </w:rPr>
              <w:t>dot3HCOutPauseFrames</w:t>
            </w:r>
          </w:p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17933">
              <w:rPr>
                <w:rFonts w:ascii="Helvetica" w:hAnsi="Helvetica" w:cs="Helvetica"/>
              </w:rPr>
              <w:t>(1.3.6.1.2.1.10.7.10.1.6)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1C1E09" w:rsidRDefault="001C1E09" w:rsidP="001C1E0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1" w:name="_Toc397420193"/>
      <w:bookmarkStart w:id="12" w:name="_Toc94098221"/>
      <w:r>
        <w:t>d</w:t>
      </w:r>
      <w:r w:rsidRPr="001054EA">
        <w:t>ot3HCStatsTabl</w:t>
      </w:r>
      <w:r>
        <w:t>e</w:t>
      </w:r>
      <w:bookmarkEnd w:id="11"/>
      <w:bookmarkEnd w:id="12"/>
    </w:p>
    <w:p w:rsidR="001C1E09" w:rsidRPr="000D7BA6" w:rsidRDefault="001C1E09" w:rsidP="001C1E09">
      <w:r>
        <w:t xml:space="preserve">OID of this table is: </w:t>
      </w:r>
      <w:r w:rsidRPr="000D7BA6">
        <w:t>1.3.6.1.2.1.10.7.11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1C1E09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1C1E09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E41C4">
              <w:t xml:space="preserve">dot3HCStatsAlignmentErrors </w:t>
            </w:r>
            <w:r>
              <w:rPr>
                <w:rFonts w:ascii="Helvetica" w:hAnsi="Helvetica" w:cs="Helvetica"/>
              </w:rPr>
              <w:t xml:space="preserve">(1.3.6.1.2.1.10.7.10.1.1)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Default="001C1E09" w:rsidP="0091260D">
            <w:pPr>
              <w:pStyle w:val="TableText"/>
              <w:kinsoku w:val="0"/>
              <w:textAlignment w:val="top"/>
            </w:pPr>
            <w:r w:rsidRPr="00840E89">
              <w:t>dot3HCStatsFCSErrors</w:t>
            </w:r>
          </w:p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B28F9">
              <w:rPr>
                <w:rFonts w:ascii="Helvetica" w:hAnsi="Helvetica" w:cs="Helvetica"/>
              </w:rPr>
              <w:lastRenderedPageBreak/>
              <w:t>(1.3.6.1.2.1.10.7.11.1.2)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lastRenderedPageBreak/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0E89">
              <w:lastRenderedPageBreak/>
              <w:t>dot3HCStatsInternalMacTransmitErr</w:t>
            </w:r>
            <w:r w:rsidRPr="002B28F9">
              <w:rPr>
                <w:rFonts w:ascii="Helvetica" w:hAnsi="Helvetica" w:cs="Helvetica"/>
              </w:rPr>
              <w:t>ors</w:t>
            </w:r>
          </w:p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B28F9">
              <w:rPr>
                <w:rFonts w:ascii="Helvetica" w:hAnsi="Helvetica" w:cs="Helvetica"/>
              </w:rPr>
              <w:t>(1.3.6.1.2.1.10.7.11.1.3)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0E89">
              <w:t>dot3HCStatsFrameTooLongs</w:t>
            </w:r>
            <w:r w:rsidRPr="002B28F9">
              <w:rPr>
                <w:rFonts w:ascii="Helvetica" w:hAnsi="Helvetica" w:cs="Helvetica"/>
              </w:rPr>
              <w:t>(1.3.6.1.2.1.10.7.11.1.4)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Default="001C1E09" w:rsidP="0091260D">
            <w:pPr>
              <w:pStyle w:val="TableText"/>
              <w:kinsoku w:val="0"/>
              <w:textAlignment w:val="top"/>
            </w:pPr>
            <w:r w:rsidRPr="00840E89">
              <w:t>dot3HCStatsInternalMacReceiveErrors</w:t>
            </w:r>
          </w:p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968C7">
              <w:rPr>
                <w:rFonts w:ascii="Helvetica" w:hAnsi="Helvetica" w:cs="Helvetica"/>
              </w:rPr>
              <w:t>(1.3.6.1.2.1.10.7.11.1.5)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C1E09" w:rsidRPr="009540D9" w:rsidTr="0091260D">
        <w:tc>
          <w:tcPr>
            <w:tcW w:w="3000" w:type="dxa"/>
            <w:shd w:val="clear" w:color="auto" w:fill="auto"/>
          </w:tcPr>
          <w:p w:rsidR="001C1E09" w:rsidRDefault="001C1E09" w:rsidP="0091260D">
            <w:pPr>
              <w:pStyle w:val="TableText"/>
              <w:kinsoku w:val="0"/>
              <w:textAlignment w:val="top"/>
            </w:pPr>
            <w:r w:rsidRPr="000F1D1C">
              <w:t>dot3HCStatsSymbolErrors</w:t>
            </w:r>
          </w:p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C2590">
              <w:rPr>
                <w:rFonts w:ascii="Helvetica" w:hAnsi="Helvetica" w:cs="Helvetica"/>
              </w:rPr>
              <w:t>(1.3.6.1.2.1.10.7.11.1.6)</w:t>
            </w:r>
          </w:p>
        </w:tc>
        <w:tc>
          <w:tcPr>
            <w:tcW w:w="144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C1E09" w:rsidRPr="009540D9" w:rsidRDefault="001C1E0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E25" w:rsidRDefault="00B80E25">
      <w:r>
        <w:separator/>
      </w:r>
    </w:p>
  </w:endnote>
  <w:endnote w:type="continuationSeparator" w:id="0">
    <w:p w:rsidR="00B80E25" w:rsidRDefault="00B8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5759E1">
      <w:fldChar w:fldCharType="begin"/>
    </w:r>
    <w:r>
      <w:instrText>PAGE</w:instrText>
    </w:r>
    <w:r w:rsidR="005759E1">
      <w:fldChar w:fldCharType="separate"/>
    </w:r>
    <w:r w:rsidR="00974B7A">
      <w:rPr>
        <w:noProof/>
      </w:rPr>
      <w:t>1</w:t>
    </w:r>
    <w:r w:rsidR="005759E1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974B7A">
      <w:fldChar w:fldCharType="begin"/>
    </w:r>
    <w:r w:rsidR="00974B7A">
      <w:instrText xml:space="preserve"> NUMPAGES  \* Arabic  \* MERGEFORMAT </w:instrText>
    </w:r>
    <w:r w:rsidR="00974B7A">
      <w:fldChar w:fldCharType="separate"/>
    </w:r>
    <w:r w:rsidR="00974B7A">
      <w:rPr>
        <w:noProof/>
      </w:rPr>
      <w:t>3</w:t>
    </w:r>
    <w:r w:rsidR="00974B7A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E25" w:rsidRDefault="00B80E25">
      <w:r>
        <w:separator/>
      </w:r>
    </w:p>
  </w:footnote>
  <w:footnote w:type="continuationSeparator" w:id="0">
    <w:p w:rsidR="00B80E25" w:rsidRDefault="00B80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1C1E09" w:rsidRPr="001C1E09">
      <w:t xml:space="preserve"> EtherLike-MIB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1E09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59E1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4B7A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0E25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1C1E09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1C1E09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1C1E0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1C1E0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1C1E0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1C1E09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1C1E09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1C1E09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8F2F8-2917-4F2C-8191-86FB8A98B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3</Pages>
  <Words>359</Words>
  <Characters>3336</Characters>
  <Application>Microsoft Office Word</Application>
  <DocSecurity>0</DocSecurity>
  <Lines>256</Lines>
  <Paragraphs>230</Paragraphs>
  <ScaleCrop>false</ScaleCrop>
  <Company/>
  <LinksUpToDate>false</LinksUpToDate>
  <CharactersWithSpaces>3465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2022-01-26T06:02:00Z</dcterms:modified>
</cp:coreProperties>
</file>